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EF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河南尚业人力资源有限公司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河南尚业人力资源有限公司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劳务派遣服务；职业中介活动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范龙、范晓阳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13733906928、18837597399</w:t>
      </w:r>
    </w:p>
    <w:p w14:paraId="72EB5A3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"mailto:820595673@qq.com" </w:instrTex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820595673@qq.com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841" w:firstLineChars="30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378968202@qq.com</w:t>
      </w:r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普工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500-1000人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16-65岁男女不限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5500-8500元/月</w:t>
      </w:r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包吃包住</w:t>
      </w:r>
    </w:p>
    <w:p w14:paraId="05FA1B3C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安徽、江苏、浙江、上海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E034A3B"/>
    <w:rsid w:val="1959028A"/>
    <w:rsid w:val="19F73A90"/>
    <w:rsid w:val="21681610"/>
    <w:rsid w:val="223B259E"/>
    <w:rsid w:val="26E848A3"/>
    <w:rsid w:val="320F470F"/>
    <w:rsid w:val="338C0DA0"/>
    <w:rsid w:val="3A9B7C26"/>
    <w:rsid w:val="3B024C19"/>
    <w:rsid w:val="419B0120"/>
    <w:rsid w:val="434D53A5"/>
    <w:rsid w:val="48645AFB"/>
    <w:rsid w:val="4966498F"/>
    <w:rsid w:val="4A0E0F8C"/>
    <w:rsid w:val="4B972761"/>
    <w:rsid w:val="4BD90B70"/>
    <w:rsid w:val="4F421746"/>
    <w:rsid w:val="51AC22C1"/>
    <w:rsid w:val="537C75C9"/>
    <w:rsid w:val="548250F0"/>
    <w:rsid w:val="55C83F55"/>
    <w:rsid w:val="573E1C0D"/>
    <w:rsid w:val="587E6CCB"/>
    <w:rsid w:val="58DB6CD4"/>
    <w:rsid w:val="5E7B6072"/>
    <w:rsid w:val="67137642"/>
    <w:rsid w:val="694C29AA"/>
    <w:rsid w:val="6D066BB0"/>
    <w:rsid w:val="6D535020"/>
    <w:rsid w:val="6E8D1AC5"/>
    <w:rsid w:val="71466CD7"/>
    <w:rsid w:val="71C01745"/>
    <w:rsid w:val="7B095F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152</Words>
  <Characters>221</Characters>
  <Lines>0</Lines>
  <Paragraphs>0</Paragraphs>
  <TotalTime>2</TotalTime>
  <ScaleCrop>false</ScaleCrop>
  <LinksUpToDate>false</LinksUpToDate>
  <CharactersWithSpaces>294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2026-01-27T01:02:15Z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